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4FAE03" w14:textId="77777777" w:rsidR="00A819C2" w:rsidRDefault="00A819C2" w:rsidP="00DB19DE">
      <w:pPr>
        <w:tabs>
          <w:tab w:val="left" w:pos="426"/>
        </w:tabs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  <w:bookmarkStart w:id="0" w:name="_GoBack"/>
      <w:bookmarkEnd w:id="0"/>
    </w:p>
    <w:p w14:paraId="2BD36D5A" w14:textId="1DDAA1DD" w:rsidR="00A819C2" w:rsidRPr="00D261FD" w:rsidRDefault="00EE7224" w:rsidP="00A819C2">
      <w:pPr>
        <w:tabs>
          <w:tab w:val="left" w:pos="426"/>
        </w:tabs>
        <w:spacing w:after="0" w:line="240" w:lineRule="auto"/>
        <w:jc w:val="right"/>
        <w:rPr>
          <w:rFonts w:ascii="Arial" w:hAnsi="Arial" w:cs="Arial"/>
          <w:b/>
          <w:sz w:val="20"/>
          <w:szCs w:val="20"/>
          <w:highlight w:val="yellow"/>
        </w:rPr>
      </w:pPr>
      <w:r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530928">
        <w:rPr>
          <w:rFonts w:ascii="Arial" w:hAnsi="Arial" w:cs="Arial"/>
          <w:b/>
          <w:i/>
          <w:sz w:val="20"/>
          <w:szCs w:val="20"/>
        </w:rPr>
        <w:t>3</w:t>
      </w:r>
    </w:p>
    <w:p w14:paraId="6916DB60" w14:textId="7E208DFA" w:rsidR="00DB19DE" w:rsidRPr="00D261FD" w:rsidRDefault="00DB19DE" w:rsidP="538BC497">
      <w:pPr>
        <w:spacing w:after="120" w:line="240" w:lineRule="auto"/>
        <w:rPr>
          <w:rFonts w:ascii="Arial" w:hAnsi="Arial" w:cs="Arial"/>
          <w:b/>
          <w:bCs/>
          <w:sz w:val="20"/>
          <w:szCs w:val="20"/>
        </w:rPr>
      </w:pPr>
      <w:r w:rsidRPr="538BC497">
        <w:rPr>
          <w:rFonts w:ascii="Arial" w:hAnsi="Arial" w:cs="Arial"/>
          <w:b/>
          <w:bCs/>
          <w:sz w:val="20"/>
          <w:szCs w:val="20"/>
        </w:rPr>
        <w:t>Oznaczenie sprawy: ZZ/</w:t>
      </w:r>
      <w:r w:rsidR="0008768B">
        <w:rPr>
          <w:rFonts w:ascii="Arial" w:hAnsi="Arial" w:cs="Arial"/>
          <w:b/>
          <w:bCs/>
          <w:sz w:val="20"/>
          <w:szCs w:val="20"/>
        </w:rPr>
        <w:t>03/036/U/25</w:t>
      </w:r>
    </w:p>
    <w:p w14:paraId="2CEAEF3B" w14:textId="77777777" w:rsidR="00DB19DE" w:rsidRPr="00BD5F15" w:rsidRDefault="00DB19DE" w:rsidP="00DB19DE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BD5F15">
        <w:rPr>
          <w:rFonts w:ascii="Arial" w:hAnsi="Arial" w:cs="Arial"/>
          <w:b/>
          <w:sz w:val="20"/>
          <w:szCs w:val="20"/>
        </w:rPr>
        <w:t>Zamawiający:</w:t>
      </w:r>
    </w:p>
    <w:p w14:paraId="4BE87FDA" w14:textId="77777777" w:rsidR="00DB19DE" w:rsidRPr="00BD5F15" w:rsidRDefault="00DB19DE" w:rsidP="00DB19DE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 w:rsidRPr="00BD5F15">
        <w:rPr>
          <w:rFonts w:ascii="Arial" w:hAnsi="Arial" w:cs="Arial"/>
          <w:sz w:val="20"/>
          <w:szCs w:val="20"/>
        </w:rPr>
        <w:t>Politechnika Gdańska</w:t>
      </w:r>
    </w:p>
    <w:p w14:paraId="317DAABC" w14:textId="77777777" w:rsidR="00DB19DE" w:rsidRPr="00BD5F15" w:rsidRDefault="00DB19DE" w:rsidP="00DB19DE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 w:rsidRPr="00BD5F15">
        <w:rPr>
          <w:rFonts w:ascii="Arial" w:hAnsi="Arial" w:cs="Arial"/>
          <w:sz w:val="20"/>
          <w:szCs w:val="20"/>
        </w:rPr>
        <w:t>ul. Narutowicza 11/12</w:t>
      </w:r>
    </w:p>
    <w:p w14:paraId="3D0BAE49" w14:textId="77777777" w:rsidR="00DB19DE" w:rsidRPr="00CD15A2" w:rsidRDefault="00DB19DE" w:rsidP="00DB19DE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80-233 Gdańsk</w:t>
      </w:r>
    </w:p>
    <w:p w14:paraId="129266D9" w14:textId="77777777" w:rsidR="009A1965" w:rsidRDefault="009A1965" w:rsidP="00DB19DE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78746F92" w14:textId="77777777" w:rsidR="009A1965" w:rsidRDefault="009A1965" w:rsidP="00DB19DE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3F4A7A2F" w14:textId="15805CCA" w:rsidR="00DB19DE" w:rsidRPr="00BD5F15" w:rsidRDefault="00DB19DE" w:rsidP="00DB19DE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D5F15">
        <w:rPr>
          <w:rFonts w:ascii="Arial" w:hAnsi="Arial" w:cs="Arial"/>
          <w:b/>
          <w:sz w:val="20"/>
          <w:szCs w:val="20"/>
          <w:u w:val="single"/>
        </w:rPr>
        <w:t>Oświadczenie wykonawcy</w:t>
      </w:r>
    </w:p>
    <w:p w14:paraId="273E45C1" w14:textId="77777777" w:rsidR="00DB19DE" w:rsidRPr="004123FE" w:rsidRDefault="00DB19DE" w:rsidP="00DB19DE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BD5F15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BD5F15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</w:t>
      </w:r>
      <w:r>
        <w:rPr>
          <w:rFonts w:ascii="Arial" w:hAnsi="Arial" w:cs="Arial"/>
          <w:b/>
          <w:caps/>
          <w:sz w:val="20"/>
          <w:szCs w:val="20"/>
          <w:u w:val="single"/>
        </w:rPr>
        <w:t>ronie bezpieczeństwa narodowego</w:t>
      </w:r>
    </w:p>
    <w:p w14:paraId="1B06BE14" w14:textId="5943F247" w:rsidR="00DB19DE" w:rsidRPr="00F92DAD" w:rsidRDefault="00DB19DE" w:rsidP="00DB19DE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538BC497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538BC497">
        <w:rPr>
          <w:rFonts w:ascii="Arial" w:hAnsi="Arial" w:cs="Arial"/>
          <w:sz w:val="20"/>
          <w:szCs w:val="20"/>
          <w:lang w:eastAsia="ar-SA"/>
        </w:rPr>
        <w:t>na</w:t>
      </w:r>
      <w:r w:rsidR="0052102D" w:rsidRPr="538BC497">
        <w:rPr>
          <w:rFonts w:ascii="Arial" w:hAnsi="Arial" w:cs="Arial"/>
          <w:sz w:val="20"/>
          <w:szCs w:val="20"/>
          <w:lang w:eastAsia="ar-SA"/>
        </w:rPr>
        <w:t xml:space="preserve"> </w:t>
      </w:r>
      <w:r w:rsidR="0008768B" w:rsidRPr="0008768B">
        <w:rPr>
          <w:rFonts w:ascii="Arial" w:hAnsi="Arial" w:cs="Arial"/>
          <w:b/>
          <w:sz w:val="20"/>
          <w:szCs w:val="20"/>
          <w:lang w:eastAsia="ar-SA"/>
        </w:rPr>
        <w:t>najem mat wejściowych</w:t>
      </w:r>
      <w:r w:rsidR="0008768B">
        <w:rPr>
          <w:rFonts w:ascii="Arial" w:hAnsi="Arial" w:cs="Arial"/>
          <w:sz w:val="20"/>
          <w:szCs w:val="20"/>
          <w:lang w:eastAsia="ar-SA"/>
        </w:rPr>
        <w:t xml:space="preserve"> </w:t>
      </w:r>
      <w:r w:rsidRPr="538BC497">
        <w:rPr>
          <w:rFonts w:ascii="Arial" w:hAnsi="Arial" w:cs="Arial"/>
          <w:sz w:val="20"/>
          <w:szCs w:val="20"/>
        </w:rPr>
        <w:t>oświadczam co następuje:</w:t>
      </w:r>
    </w:p>
    <w:p w14:paraId="5712364A" w14:textId="74CE52DA" w:rsidR="538BC497" w:rsidRDefault="538BC497" w:rsidP="538BC49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CB6CB3F" w14:textId="77777777" w:rsidR="00DB19DE" w:rsidRPr="004123FE" w:rsidRDefault="00DB19DE" w:rsidP="00DB19DE">
      <w:pPr>
        <w:pStyle w:val="NormalnyWeb"/>
        <w:numPr>
          <w:ilvl w:val="0"/>
          <w:numId w:val="18"/>
        </w:numPr>
        <w:spacing w:after="0"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BD5F15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 </w:t>
      </w:r>
      <w:r w:rsidRPr="00BD5F15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BD5F15">
        <w:rPr>
          <w:rFonts w:ascii="Arial" w:hAnsi="Arial" w:cs="Arial"/>
          <w:sz w:val="20"/>
          <w:szCs w:val="20"/>
        </w:rPr>
        <w:t>z dnia 13 kwietnia 2022 r.</w:t>
      </w:r>
      <w:r w:rsidRPr="00BD5F15">
        <w:rPr>
          <w:rFonts w:ascii="Arial" w:hAnsi="Arial" w:cs="Arial"/>
          <w:i/>
          <w:iCs/>
          <w:sz w:val="20"/>
          <w:szCs w:val="20"/>
        </w:rPr>
        <w:t xml:space="preserve"> </w:t>
      </w:r>
      <w:r w:rsidRPr="00BD5F15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BD5F15">
        <w:rPr>
          <w:rFonts w:ascii="Arial" w:hAnsi="Arial" w:cs="Arial"/>
          <w:iCs/>
          <w:color w:val="222222"/>
          <w:sz w:val="20"/>
          <w:szCs w:val="20"/>
        </w:rPr>
        <w:t>(Dz. U. poz. 835)</w:t>
      </w:r>
      <w:r w:rsidRPr="00BD5F15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1"/>
      </w:r>
      <w:r w:rsidRPr="00BD5F15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Pr="00BD5F15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3BA022C1" w14:textId="77777777" w:rsidR="00DB19DE" w:rsidRPr="00BD5F15" w:rsidRDefault="00DB19DE" w:rsidP="00DB19DE">
      <w:pPr>
        <w:shd w:val="clear" w:color="auto" w:fill="BFBFBF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BD5F15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09620B20" w14:textId="3B2B0535" w:rsidR="00DB19DE" w:rsidRDefault="00DB19DE" w:rsidP="00DB19DE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BD5F15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BD5F15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</w:t>
      </w:r>
      <w:r>
        <w:rPr>
          <w:rFonts w:ascii="Arial" w:hAnsi="Arial" w:cs="Arial"/>
          <w:sz w:val="20"/>
          <w:szCs w:val="20"/>
        </w:rPr>
        <w:t>rzy przedstawianiu informacji.</w:t>
      </w:r>
    </w:p>
    <w:p w14:paraId="7C739AAA" w14:textId="77777777" w:rsidR="00F06509" w:rsidRDefault="00F06509" w:rsidP="00DB19DE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11518945" w14:textId="77777777" w:rsidR="00DB19DE" w:rsidRDefault="00DB19DE" w:rsidP="00DB19D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000BC9DA" w14:textId="77777777" w:rsidR="00DB19DE" w:rsidRPr="004123FE" w:rsidRDefault="00DB19DE" w:rsidP="00DB19DE">
      <w:pPr>
        <w:spacing w:after="0" w:line="240" w:lineRule="auto"/>
        <w:ind w:left="4111"/>
        <w:jc w:val="both"/>
        <w:rPr>
          <w:rFonts w:ascii="Arial" w:hAnsi="Arial" w:cs="Arial"/>
          <w:sz w:val="20"/>
          <w:szCs w:val="20"/>
        </w:rPr>
      </w:pPr>
      <w:r w:rsidRPr="00BD5F15">
        <w:rPr>
          <w:rFonts w:ascii="Arial" w:hAnsi="Arial" w:cs="Arial"/>
          <w:i/>
        </w:rPr>
        <w:t>________________________</w:t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  <w:t>______________</w:t>
      </w:r>
    </w:p>
    <w:p w14:paraId="29761F8B" w14:textId="42760AA6" w:rsidR="00DB19DE" w:rsidRPr="00F125CB" w:rsidRDefault="00DB19DE" w:rsidP="538BC497">
      <w:pPr>
        <w:pStyle w:val="Zwykytekst"/>
        <w:spacing w:line="276" w:lineRule="auto"/>
        <w:ind w:left="3686"/>
        <w:jc w:val="center"/>
        <w:rPr>
          <w:rFonts w:ascii="Arial" w:hAnsi="Arial" w:cs="Arial"/>
          <w:i/>
          <w:iCs/>
          <w:sz w:val="18"/>
          <w:szCs w:val="18"/>
        </w:rPr>
      </w:pPr>
      <w:r w:rsidRPr="538BC497">
        <w:rPr>
          <w:rFonts w:ascii="Arial" w:hAnsi="Arial" w:cs="Arial"/>
        </w:rPr>
        <w:t>(</w:t>
      </w:r>
      <w:r w:rsidRPr="538BC497">
        <w:rPr>
          <w:rFonts w:ascii="Arial" w:hAnsi="Arial" w:cs="Arial"/>
          <w:i/>
          <w:iCs/>
          <w:sz w:val="18"/>
          <w:szCs w:val="18"/>
        </w:rPr>
        <w:t>podpis i pieczątka osoby upoważnionej do podpisania oferty lub kwalifikowany podpis elektroniczny lub podpis zaufany lub podpis osobisty)</w:t>
      </w:r>
    </w:p>
    <w:p w14:paraId="7E8D4506" w14:textId="77777777" w:rsidR="00DB19DE" w:rsidRPr="00525C59" w:rsidRDefault="00DB19DE" w:rsidP="00DB19DE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EA7CF2F" w14:textId="77777777" w:rsidR="009A1965" w:rsidRDefault="009A1965" w:rsidP="00DB19DE">
      <w:pPr>
        <w:jc w:val="center"/>
        <w:rPr>
          <w:rFonts w:ascii="Arial" w:hAnsi="Arial" w:cs="Arial"/>
          <w:b/>
          <w:bCs/>
          <w:sz w:val="20"/>
          <w:szCs w:val="20"/>
        </w:rPr>
      </w:pPr>
    </w:p>
    <w:sectPr w:rsidR="009A1965" w:rsidSect="00F06509">
      <w:footerReference w:type="default" r:id="rId8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79721A" w14:textId="77777777" w:rsidR="00935108" w:rsidRDefault="00935108" w:rsidP="00956FA9">
      <w:pPr>
        <w:spacing w:after="0" w:line="240" w:lineRule="auto"/>
      </w:pPr>
      <w:r>
        <w:separator/>
      </w:r>
    </w:p>
  </w:endnote>
  <w:endnote w:type="continuationSeparator" w:id="0">
    <w:p w14:paraId="65AF544F" w14:textId="77777777" w:rsidR="00935108" w:rsidRDefault="00935108" w:rsidP="00956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  <w:embedRegular r:id="rId1" w:subsetted="1" w:fontKey="{5DAE0A02-BDFB-465B-AEC4-9C07549739B2}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charset w:val="00"/>
    <w:family w:val="roman"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font341">
    <w:altName w:val="Times New Roman"/>
    <w:charset w:val="01"/>
    <w:family w:val="auto"/>
    <w:pitch w:val="variable"/>
  </w:font>
  <w:font w:name="Noto Sans CJK SC">
    <w:charset w:val="01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18A76" w14:textId="3CAC5AFA" w:rsidR="004E5081" w:rsidRPr="009D2D1C" w:rsidRDefault="004E5081" w:rsidP="00F06509">
    <w:pPr>
      <w:spacing w:after="0" w:line="240" w:lineRule="auto"/>
    </w:pPr>
    <w:r>
      <w:t xml:space="preserve">                          </w:t>
    </w:r>
  </w:p>
  <w:p w14:paraId="3ABB0CD0" w14:textId="3423D295" w:rsidR="004E5081" w:rsidRPr="009D2D1C" w:rsidRDefault="004E5081" w:rsidP="00F06509">
    <w:pPr>
      <w:pStyle w:val="Stopka"/>
      <w:tabs>
        <w:tab w:val="clear" w:pos="4536"/>
        <w:tab w:val="clear" w:pos="9072"/>
        <w:tab w:val="left" w:pos="595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4935F" w14:textId="77777777" w:rsidR="00935108" w:rsidRDefault="00935108" w:rsidP="00956FA9">
      <w:pPr>
        <w:spacing w:after="0" w:line="240" w:lineRule="auto"/>
      </w:pPr>
      <w:r>
        <w:separator/>
      </w:r>
    </w:p>
  </w:footnote>
  <w:footnote w:type="continuationSeparator" w:id="0">
    <w:p w14:paraId="4733246F" w14:textId="77777777" w:rsidR="00935108" w:rsidRDefault="00935108" w:rsidP="00956FA9">
      <w:pPr>
        <w:spacing w:after="0" w:line="240" w:lineRule="auto"/>
      </w:pPr>
      <w:r>
        <w:continuationSeparator/>
      </w:r>
    </w:p>
  </w:footnote>
  <w:footnote w:id="1">
    <w:p w14:paraId="19D3CA04" w14:textId="77777777" w:rsidR="004E5081" w:rsidRPr="004123FE" w:rsidRDefault="004E5081" w:rsidP="00DB19D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4123F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123FE">
        <w:rPr>
          <w:rFonts w:ascii="Arial" w:hAnsi="Arial" w:cs="Arial"/>
          <w:sz w:val="16"/>
          <w:szCs w:val="16"/>
        </w:rPr>
        <w:t xml:space="preserve"> </w:t>
      </w:r>
      <w:r w:rsidRPr="004123FE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4123FE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4123FE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4123FE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4123FE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6CF9C388" w14:textId="77777777" w:rsidR="004E5081" w:rsidRPr="004123FE" w:rsidRDefault="004E5081" w:rsidP="00DB19D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4123FE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4CF2E91" w14:textId="77777777" w:rsidR="004E5081" w:rsidRPr="004123FE" w:rsidRDefault="004E5081" w:rsidP="00DB19D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4123FE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B3A5BBF" w14:textId="77777777" w:rsidR="004E5081" w:rsidRDefault="004E5081" w:rsidP="00DB19D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4123FE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8DE9DE1" w14:textId="77777777" w:rsidR="004E5081" w:rsidRPr="004123FE" w:rsidRDefault="004E5081" w:rsidP="00DB19D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63D6870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Arial" w:hint="default"/>
        <w:bCs/>
        <w:lang w:val="x-none" w:eastAsia="pl-PL" w:bidi="pl-PL"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hint="default"/>
        <w:color w:val="000000"/>
      </w:rPr>
    </w:lvl>
    <w:lvl w:ilvl="2">
      <w:start w:val="2"/>
      <w:numFmt w:val="upperLetter"/>
      <w:lvlText w:val="%3)"/>
      <w:lvlJc w:val="left"/>
      <w:pPr>
        <w:ind w:left="2340" w:hanging="360"/>
      </w:pPr>
      <w:rPr>
        <w:rFonts w:hint="default"/>
        <w:color w:val="000000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9"/>
    <w:multiLevelType w:val="multilevel"/>
    <w:tmpl w:val="758873EA"/>
    <w:lvl w:ilvl="0">
      <w:start w:val="4"/>
      <w:numFmt w:val="decimal"/>
      <w:lvlText w:val="%1."/>
      <w:lvlJc w:val="left"/>
      <w:rPr>
        <w:rFonts w:ascii="Arial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0000000A"/>
    <w:multiLevelType w:val="multilevel"/>
    <w:tmpl w:val="A4C47E32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Symbol" w:hAnsi="Symbol" w:cs="Aria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D"/>
    <w:multiLevelType w:val="multilevel"/>
    <w:tmpl w:val="6022576E"/>
    <w:lvl w:ilvl="0">
      <w:start w:val="1"/>
      <w:numFmt w:val="lowerLetter"/>
      <w:lvlText w:val="%1)"/>
      <w:lvlJc w:val="left"/>
      <w:rPr>
        <w:rFonts w:ascii="Arial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 w15:restartNumberingAfterBreak="0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" w15:restartNumberingAfterBreak="0">
    <w:nsid w:val="00000011"/>
    <w:multiLevelType w:val="multilevel"/>
    <w:tmpl w:val="C990528A"/>
    <w:lvl w:ilvl="0">
      <w:start w:val="1"/>
      <w:numFmt w:val="lowerLetter"/>
      <w:lvlText w:val="%1)"/>
      <w:lvlJc w:val="left"/>
      <w:rPr>
        <w:rFonts w:ascii="Arial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6" w15:restartNumberingAfterBreak="0">
    <w:nsid w:val="00C833A5"/>
    <w:multiLevelType w:val="hybridMultilevel"/>
    <w:tmpl w:val="0FC678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827B4F"/>
    <w:multiLevelType w:val="hybridMultilevel"/>
    <w:tmpl w:val="EB5E0E7E"/>
    <w:lvl w:ilvl="0" w:tplc="0409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029A017D"/>
    <w:multiLevelType w:val="multilevel"/>
    <w:tmpl w:val="76786182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9" w15:restartNumberingAfterBreak="0">
    <w:nsid w:val="03197278"/>
    <w:multiLevelType w:val="hybridMultilevel"/>
    <w:tmpl w:val="C5EA3C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864D24"/>
    <w:multiLevelType w:val="hybridMultilevel"/>
    <w:tmpl w:val="77A45F66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6427CB"/>
    <w:multiLevelType w:val="multilevel"/>
    <w:tmpl w:val="99E2E2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05507FE2"/>
    <w:multiLevelType w:val="hybridMultilevel"/>
    <w:tmpl w:val="064283D0"/>
    <w:lvl w:ilvl="0" w:tplc="47B2D41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bCs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4" w15:restartNumberingAfterBreak="0">
    <w:nsid w:val="11DB41A0"/>
    <w:multiLevelType w:val="multilevel"/>
    <w:tmpl w:val="B6D493C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15D30740"/>
    <w:multiLevelType w:val="hybridMultilevel"/>
    <w:tmpl w:val="43FEB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BD0B1D"/>
    <w:multiLevelType w:val="hybridMultilevel"/>
    <w:tmpl w:val="315AAF9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AF7247E"/>
    <w:multiLevelType w:val="multilevel"/>
    <w:tmpl w:val="4A1213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 w15:restartNumberingAfterBreak="0">
    <w:nsid w:val="1DA6203A"/>
    <w:multiLevelType w:val="hybridMultilevel"/>
    <w:tmpl w:val="8D8E245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5166A8"/>
    <w:multiLevelType w:val="multilevel"/>
    <w:tmpl w:val="A260BC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44768F7"/>
    <w:multiLevelType w:val="multilevel"/>
    <w:tmpl w:val="2EBAFAE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27BD4568"/>
    <w:multiLevelType w:val="hybridMultilevel"/>
    <w:tmpl w:val="CEE0F0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B8E1BF4"/>
    <w:multiLevelType w:val="hybridMultilevel"/>
    <w:tmpl w:val="C4E405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096877"/>
    <w:multiLevelType w:val="multilevel"/>
    <w:tmpl w:val="396653B0"/>
    <w:lvl w:ilvl="0">
      <w:start w:val="1"/>
      <w:numFmt w:val="lowerLetter"/>
      <w:lvlText w:val="%1) "/>
      <w:lvlJc w:val="left"/>
      <w:pPr>
        <w:ind w:left="567" w:hanging="283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36B74DB3"/>
    <w:multiLevelType w:val="hybridMultilevel"/>
    <w:tmpl w:val="949CA782"/>
    <w:lvl w:ilvl="0" w:tplc="04E2C0B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AE14F0"/>
    <w:multiLevelType w:val="hybridMultilevel"/>
    <w:tmpl w:val="AF2A7A16"/>
    <w:lvl w:ilvl="0" w:tplc="3CF03292">
      <w:start w:val="1"/>
      <w:numFmt w:val="ordinal"/>
      <w:lvlText w:val="6.%1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C4E2BE7"/>
    <w:multiLevelType w:val="hybridMultilevel"/>
    <w:tmpl w:val="5A26E110"/>
    <w:lvl w:ilvl="0" w:tplc="3CF03292">
      <w:start w:val="1"/>
      <w:numFmt w:val="ordinal"/>
      <w:lvlText w:val="6.%1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38E6F32"/>
    <w:multiLevelType w:val="hybridMultilevel"/>
    <w:tmpl w:val="51EC5034"/>
    <w:lvl w:ilvl="0" w:tplc="37FE529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E6599"/>
    <w:multiLevelType w:val="singleLevel"/>
    <w:tmpl w:val="8CB6B9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  <w:szCs w:val="20"/>
      </w:rPr>
    </w:lvl>
  </w:abstractNum>
  <w:abstractNum w:abstractNumId="29" w15:restartNumberingAfterBreak="0">
    <w:nsid w:val="52567797"/>
    <w:multiLevelType w:val="hybridMultilevel"/>
    <w:tmpl w:val="C7C2EA02"/>
    <w:lvl w:ilvl="0" w:tplc="96CA57D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C51A50"/>
    <w:multiLevelType w:val="hybridMultilevel"/>
    <w:tmpl w:val="FCC80B66"/>
    <w:lvl w:ilvl="0" w:tplc="9E48B62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281763"/>
    <w:multiLevelType w:val="hybridMultilevel"/>
    <w:tmpl w:val="F9C21A50"/>
    <w:lvl w:ilvl="0" w:tplc="E07EFD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6571756"/>
    <w:multiLevelType w:val="multilevel"/>
    <w:tmpl w:val="F18E64B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58A466C0"/>
    <w:multiLevelType w:val="hybridMultilevel"/>
    <w:tmpl w:val="3AB46C18"/>
    <w:lvl w:ilvl="0" w:tplc="EE4696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916A10"/>
    <w:multiLevelType w:val="hybridMultilevel"/>
    <w:tmpl w:val="DB20FFFA"/>
    <w:lvl w:ilvl="0" w:tplc="C6B47EBE">
      <w:start w:val="1"/>
      <w:numFmt w:val="lowerLetter"/>
      <w:lvlText w:val="%1)"/>
      <w:lvlJc w:val="lef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C200C33"/>
    <w:multiLevelType w:val="hybridMultilevel"/>
    <w:tmpl w:val="56A2FFD0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CE050B"/>
    <w:multiLevelType w:val="hybridMultilevel"/>
    <w:tmpl w:val="6950A014"/>
    <w:lvl w:ilvl="0" w:tplc="77FA53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F256127"/>
    <w:multiLevelType w:val="multilevel"/>
    <w:tmpl w:val="BB7ADDD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8" w:hanging="384"/>
      </w:pPr>
      <w:rPr>
        <w:rFonts w:hint="default"/>
        <w:b/>
        <w:bCs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38" w15:restartNumberingAfterBreak="0">
    <w:nsid w:val="5F9934D0"/>
    <w:multiLevelType w:val="hybridMultilevel"/>
    <w:tmpl w:val="DAC8D9DE"/>
    <w:lvl w:ilvl="0" w:tplc="51A0E8DE">
      <w:start w:val="1"/>
      <w:numFmt w:val="decimal"/>
      <w:lvlText w:val="%1."/>
      <w:lvlJc w:val="left"/>
      <w:pPr>
        <w:tabs>
          <w:tab w:val="num" w:pos="-720"/>
        </w:tabs>
        <w:ind w:left="-720" w:hanging="360"/>
      </w:pPr>
      <w:rPr>
        <w:rFonts w:hint="default"/>
      </w:rPr>
    </w:lvl>
    <w:lvl w:ilvl="1" w:tplc="BDDACDF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39" w15:restartNumberingAfterBreak="0">
    <w:nsid w:val="600E4844"/>
    <w:multiLevelType w:val="multilevel"/>
    <w:tmpl w:val="34BC6A4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0" w15:restartNumberingAfterBreak="0">
    <w:nsid w:val="60980042"/>
    <w:multiLevelType w:val="hybridMultilevel"/>
    <w:tmpl w:val="0C94D8DE"/>
    <w:lvl w:ilvl="0" w:tplc="894230BC">
      <w:start w:val="1"/>
      <w:numFmt w:val="ordinal"/>
      <w:lvlText w:val="7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8C4735"/>
    <w:multiLevelType w:val="hybridMultilevel"/>
    <w:tmpl w:val="5828488A"/>
    <w:lvl w:ilvl="0" w:tplc="24F64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5B47EA"/>
    <w:multiLevelType w:val="hybridMultilevel"/>
    <w:tmpl w:val="606225A4"/>
    <w:lvl w:ilvl="0" w:tplc="80AE1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5832A0"/>
    <w:multiLevelType w:val="hybridMultilevel"/>
    <w:tmpl w:val="66D68ACE"/>
    <w:lvl w:ilvl="0" w:tplc="98CC598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25"/>
  </w:num>
  <w:num w:numId="3">
    <w:abstractNumId w:val="40"/>
  </w:num>
  <w:num w:numId="4">
    <w:abstractNumId w:val="34"/>
  </w:num>
  <w:num w:numId="5">
    <w:abstractNumId w:val="41"/>
  </w:num>
  <w:num w:numId="6">
    <w:abstractNumId w:val="33"/>
  </w:num>
  <w:num w:numId="7">
    <w:abstractNumId w:val="35"/>
  </w:num>
  <w:num w:numId="8">
    <w:abstractNumId w:val="22"/>
  </w:num>
  <w:num w:numId="9">
    <w:abstractNumId w:val="17"/>
  </w:num>
  <w:num w:numId="10">
    <w:abstractNumId w:val="30"/>
  </w:num>
  <w:num w:numId="11">
    <w:abstractNumId w:val="9"/>
  </w:num>
  <w:num w:numId="12">
    <w:abstractNumId w:val="14"/>
  </w:num>
  <w:num w:numId="13">
    <w:abstractNumId w:val="32"/>
  </w:num>
  <w:num w:numId="14">
    <w:abstractNumId w:val="39"/>
  </w:num>
  <w:num w:numId="15">
    <w:abstractNumId w:val="12"/>
  </w:num>
  <w:num w:numId="16">
    <w:abstractNumId w:val="20"/>
  </w:num>
  <w:num w:numId="17">
    <w:abstractNumId w:val="13"/>
  </w:num>
  <w:num w:numId="18">
    <w:abstractNumId w:val="11"/>
  </w:num>
  <w:num w:numId="19">
    <w:abstractNumId w:val="19"/>
  </w:num>
  <w:num w:numId="20">
    <w:abstractNumId w:val="7"/>
  </w:num>
  <w:num w:numId="21">
    <w:abstractNumId w:val="16"/>
  </w:num>
  <w:num w:numId="22">
    <w:abstractNumId w:val="28"/>
    <w:lvlOverride w:ilvl="0">
      <w:startOverride w:val="1"/>
    </w:lvlOverride>
  </w:num>
  <w:num w:numId="23">
    <w:abstractNumId w:val="42"/>
  </w:num>
  <w:num w:numId="24">
    <w:abstractNumId w:val="2"/>
  </w:num>
  <w:num w:numId="25">
    <w:abstractNumId w:val="31"/>
  </w:num>
  <w:num w:numId="26">
    <w:abstractNumId w:val="8"/>
    <w:lvlOverride w:ilvl="0">
      <w:startOverride w:val="3"/>
    </w:lvlOverride>
  </w:num>
  <w:num w:numId="27">
    <w:abstractNumId w:val="38"/>
  </w:num>
  <w:num w:numId="28">
    <w:abstractNumId w:val="21"/>
  </w:num>
  <w:num w:numId="29">
    <w:abstractNumId w:val="23"/>
  </w:num>
  <w:num w:numId="30">
    <w:abstractNumId w:val="6"/>
  </w:num>
  <w:num w:numId="31">
    <w:abstractNumId w:val="36"/>
  </w:num>
  <w:num w:numId="32">
    <w:abstractNumId w:val="1"/>
  </w:num>
  <w:num w:numId="33">
    <w:abstractNumId w:val="3"/>
  </w:num>
  <w:num w:numId="34">
    <w:abstractNumId w:val="4"/>
  </w:num>
  <w:num w:numId="35">
    <w:abstractNumId w:val="5"/>
  </w:num>
  <w:num w:numId="36">
    <w:abstractNumId w:val="24"/>
  </w:num>
  <w:num w:numId="37">
    <w:abstractNumId w:val="27"/>
  </w:num>
  <w:num w:numId="38">
    <w:abstractNumId w:val="0"/>
  </w:num>
  <w:num w:numId="39">
    <w:abstractNumId w:val="15"/>
  </w:num>
  <w:num w:numId="40">
    <w:abstractNumId w:val="37"/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</w:num>
  <w:num w:numId="44">
    <w:abstractNumId w:val="29"/>
  </w:num>
  <w:num w:numId="45">
    <w:abstractNumId w:val="18"/>
  </w:num>
  <w:num w:numId="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proofState w:spelling="clean"/>
  <w:attachedTemplate r:id="rId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84F"/>
    <w:rsid w:val="00000926"/>
    <w:rsid w:val="000034B6"/>
    <w:rsid w:val="0000486B"/>
    <w:rsid w:val="000056CA"/>
    <w:rsid w:val="000062A6"/>
    <w:rsid w:val="00022E5F"/>
    <w:rsid w:val="000267F7"/>
    <w:rsid w:val="00026906"/>
    <w:rsid w:val="00027662"/>
    <w:rsid w:val="00032F0F"/>
    <w:rsid w:val="00034C23"/>
    <w:rsid w:val="00040FEC"/>
    <w:rsid w:val="00042744"/>
    <w:rsid w:val="00046886"/>
    <w:rsid w:val="000541E8"/>
    <w:rsid w:val="00063286"/>
    <w:rsid w:val="00066C94"/>
    <w:rsid w:val="00067241"/>
    <w:rsid w:val="00076107"/>
    <w:rsid w:val="00084386"/>
    <w:rsid w:val="0008768B"/>
    <w:rsid w:val="000A7940"/>
    <w:rsid w:val="000B616A"/>
    <w:rsid w:val="000C115E"/>
    <w:rsid w:val="000C4796"/>
    <w:rsid w:val="000C4BA5"/>
    <w:rsid w:val="000C57D1"/>
    <w:rsid w:val="000C66DD"/>
    <w:rsid w:val="000C7C09"/>
    <w:rsid w:val="000D320F"/>
    <w:rsid w:val="000D3F7E"/>
    <w:rsid w:val="000D4D0E"/>
    <w:rsid w:val="000D574D"/>
    <w:rsid w:val="000D6680"/>
    <w:rsid w:val="000E3FD2"/>
    <w:rsid w:val="000F0585"/>
    <w:rsid w:val="000F0BCA"/>
    <w:rsid w:val="000F450D"/>
    <w:rsid w:val="0010002A"/>
    <w:rsid w:val="00117C3F"/>
    <w:rsid w:val="00136CB8"/>
    <w:rsid w:val="0014325F"/>
    <w:rsid w:val="00144BB1"/>
    <w:rsid w:val="00147C5C"/>
    <w:rsid w:val="00154157"/>
    <w:rsid w:val="001668A1"/>
    <w:rsid w:val="00167F75"/>
    <w:rsid w:val="0017230E"/>
    <w:rsid w:val="00176D73"/>
    <w:rsid w:val="00181C42"/>
    <w:rsid w:val="0018457E"/>
    <w:rsid w:val="00193881"/>
    <w:rsid w:val="00194392"/>
    <w:rsid w:val="00197516"/>
    <w:rsid w:val="001A084F"/>
    <w:rsid w:val="001A0FBA"/>
    <w:rsid w:val="001A3C63"/>
    <w:rsid w:val="001B792A"/>
    <w:rsid w:val="001D62FE"/>
    <w:rsid w:val="001D6BDE"/>
    <w:rsid w:val="001E2740"/>
    <w:rsid w:val="001E327D"/>
    <w:rsid w:val="001F27CA"/>
    <w:rsid w:val="001F2DC2"/>
    <w:rsid w:val="001F5ACF"/>
    <w:rsid w:val="00204E06"/>
    <w:rsid w:val="00207ED5"/>
    <w:rsid w:val="002149BB"/>
    <w:rsid w:val="00237AFC"/>
    <w:rsid w:val="002408B8"/>
    <w:rsid w:val="0024138F"/>
    <w:rsid w:val="0024572D"/>
    <w:rsid w:val="0025778F"/>
    <w:rsid w:val="0026092B"/>
    <w:rsid w:val="00263056"/>
    <w:rsid w:val="00283826"/>
    <w:rsid w:val="002948B1"/>
    <w:rsid w:val="00296725"/>
    <w:rsid w:val="002A5EC3"/>
    <w:rsid w:val="002A642E"/>
    <w:rsid w:val="002A74E9"/>
    <w:rsid w:val="002B0CA1"/>
    <w:rsid w:val="002D3B51"/>
    <w:rsid w:val="002D51ED"/>
    <w:rsid w:val="002D68FD"/>
    <w:rsid w:val="002D7694"/>
    <w:rsid w:val="002E1973"/>
    <w:rsid w:val="002F1B81"/>
    <w:rsid w:val="00310CC0"/>
    <w:rsid w:val="003119C7"/>
    <w:rsid w:val="00325782"/>
    <w:rsid w:val="00347255"/>
    <w:rsid w:val="00355373"/>
    <w:rsid w:val="0036115B"/>
    <w:rsid w:val="003648D9"/>
    <w:rsid w:val="0037343A"/>
    <w:rsid w:val="00382D16"/>
    <w:rsid w:val="00391D53"/>
    <w:rsid w:val="00393A2A"/>
    <w:rsid w:val="0039795C"/>
    <w:rsid w:val="003A4513"/>
    <w:rsid w:val="003A52C9"/>
    <w:rsid w:val="003B342C"/>
    <w:rsid w:val="003B427B"/>
    <w:rsid w:val="003D3C64"/>
    <w:rsid w:val="003D43BE"/>
    <w:rsid w:val="003D5C00"/>
    <w:rsid w:val="003E5E7A"/>
    <w:rsid w:val="00401B89"/>
    <w:rsid w:val="00405CB4"/>
    <w:rsid w:val="0041073F"/>
    <w:rsid w:val="00417831"/>
    <w:rsid w:val="004258AC"/>
    <w:rsid w:val="00437F24"/>
    <w:rsid w:val="00441E54"/>
    <w:rsid w:val="00442FEC"/>
    <w:rsid w:val="0044365F"/>
    <w:rsid w:val="004613CC"/>
    <w:rsid w:val="00462C3D"/>
    <w:rsid w:val="00464222"/>
    <w:rsid w:val="00467595"/>
    <w:rsid w:val="00471FB8"/>
    <w:rsid w:val="0048433B"/>
    <w:rsid w:val="00486F5A"/>
    <w:rsid w:val="004A2CF1"/>
    <w:rsid w:val="004A4845"/>
    <w:rsid w:val="004A59AF"/>
    <w:rsid w:val="004B6AE7"/>
    <w:rsid w:val="004C0199"/>
    <w:rsid w:val="004C4225"/>
    <w:rsid w:val="004D0AC9"/>
    <w:rsid w:val="004D0DBA"/>
    <w:rsid w:val="004D61CB"/>
    <w:rsid w:val="004E378E"/>
    <w:rsid w:val="004E46FE"/>
    <w:rsid w:val="004E5081"/>
    <w:rsid w:val="004F3DA5"/>
    <w:rsid w:val="004F5C64"/>
    <w:rsid w:val="00500E3F"/>
    <w:rsid w:val="00501F48"/>
    <w:rsid w:val="00511EF8"/>
    <w:rsid w:val="005204B9"/>
    <w:rsid w:val="0052102D"/>
    <w:rsid w:val="00530928"/>
    <w:rsid w:val="005346A0"/>
    <w:rsid w:val="00555847"/>
    <w:rsid w:val="00561B29"/>
    <w:rsid w:val="00563B6C"/>
    <w:rsid w:val="00564496"/>
    <w:rsid w:val="00572650"/>
    <w:rsid w:val="00573FE0"/>
    <w:rsid w:val="005774A3"/>
    <w:rsid w:val="005918DD"/>
    <w:rsid w:val="0059346C"/>
    <w:rsid w:val="005A0FD2"/>
    <w:rsid w:val="005A5678"/>
    <w:rsid w:val="005B3700"/>
    <w:rsid w:val="005B39D5"/>
    <w:rsid w:val="005C04ED"/>
    <w:rsid w:val="005C0B42"/>
    <w:rsid w:val="005C4F8B"/>
    <w:rsid w:val="005D266B"/>
    <w:rsid w:val="005D38DF"/>
    <w:rsid w:val="005D577A"/>
    <w:rsid w:val="005F34AD"/>
    <w:rsid w:val="005F41F5"/>
    <w:rsid w:val="005F756F"/>
    <w:rsid w:val="00602193"/>
    <w:rsid w:val="00603394"/>
    <w:rsid w:val="0060352E"/>
    <w:rsid w:val="006129BC"/>
    <w:rsid w:val="00632542"/>
    <w:rsid w:val="00634BFE"/>
    <w:rsid w:val="00635812"/>
    <w:rsid w:val="006421DD"/>
    <w:rsid w:val="00643A81"/>
    <w:rsid w:val="006530B1"/>
    <w:rsid w:val="00653FF8"/>
    <w:rsid w:val="00665E54"/>
    <w:rsid w:val="00675A3A"/>
    <w:rsid w:val="006772AD"/>
    <w:rsid w:val="00677CA1"/>
    <w:rsid w:val="00677EF4"/>
    <w:rsid w:val="00684AA2"/>
    <w:rsid w:val="00691CE3"/>
    <w:rsid w:val="006978C0"/>
    <w:rsid w:val="00697F9B"/>
    <w:rsid w:val="006A72EE"/>
    <w:rsid w:val="006A7BEE"/>
    <w:rsid w:val="006B316C"/>
    <w:rsid w:val="006C1484"/>
    <w:rsid w:val="006C1E6E"/>
    <w:rsid w:val="006E4129"/>
    <w:rsid w:val="006E6228"/>
    <w:rsid w:val="006E6D66"/>
    <w:rsid w:val="00702E3A"/>
    <w:rsid w:val="00704737"/>
    <w:rsid w:val="0071191B"/>
    <w:rsid w:val="007253AA"/>
    <w:rsid w:val="00725A78"/>
    <w:rsid w:val="00733968"/>
    <w:rsid w:val="00734F29"/>
    <w:rsid w:val="00740851"/>
    <w:rsid w:val="00784AEF"/>
    <w:rsid w:val="0078654D"/>
    <w:rsid w:val="0079174A"/>
    <w:rsid w:val="0079175F"/>
    <w:rsid w:val="00792055"/>
    <w:rsid w:val="007A1CA4"/>
    <w:rsid w:val="007A3748"/>
    <w:rsid w:val="007A4035"/>
    <w:rsid w:val="007A48A1"/>
    <w:rsid w:val="007B0746"/>
    <w:rsid w:val="007B0C36"/>
    <w:rsid w:val="007D23FE"/>
    <w:rsid w:val="007D3762"/>
    <w:rsid w:val="007E1D04"/>
    <w:rsid w:val="007E313E"/>
    <w:rsid w:val="007E60CD"/>
    <w:rsid w:val="007F3537"/>
    <w:rsid w:val="00811564"/>
    <w:rsid w:val="0081437B"/>
    <w:rsid w:val="00823BD5"/>
    <w:rsid w:val="00826CEE"/>
    <w:rsid w:val="00853DAB"/>
    <w:rsid w:val="0085774A"/>
    <w:rsid w:val="008605E4"/>
    <w:rsid w:val="00861A45"/>
    <w:rsid w:val="00877FC7"/>
    <w:rsid w:val="00893FFE"/>
    <w:rsid w:val="008B3B13"/>
    <w:rsid w:val="008B6BB2"/>
    <w:rsid w:val="008C3C3C"/>
    <w:rsid w:val="008C738F"/>
    <w:rsid w:val="008C7397"/>
    <w:rsid w:val="008D69CF"/>
    <w:rsid w:val="008D7D42"/>
    <w:rsid w:val="008E2AA3"/>
    <w:rsid w:val="008F4DFE"/>
    <w:rsid w:val="008F58FE"/>
    <w:rsid w:val="008F7E30"/>
    <w:rsid w:val="00910625"/>
    <w:rsid w:val="009131BB"/>
    <w:rsid w:val="009151E7"/>
    <w:rsid w:val="0092499E"/>
    <w:rsid w:val="009269FB"/>
    <w:rsid w:val="00935108"/>
    <w:rsid w:val="00940D62"/>
    <w:rsid w:val="009451FB"/>
    <w:rsid w:val="00954622"/>
    <w:rsid w:val="00956FA9"/>
    <w:rsid w:val="00960B98"/>
    <w:rsid w:val="009642FD"/>
    <w:rsid w:val="009647C7"/>
    <w:rsid w:val="00967940"/>
    <w:rsid w:val="0097228B"/>
    <w:rsid w:val="0098596A"/>
    <w:rsid w:val="00992148"/>
    <w:rsid w:val="009924B7"/>
    <w:rsid w:val="009956E9"/>
    <w:rsid w:val="00996FA1"/>
    <w:rsid w:val="009A0B6A"/>
    <w:rsid w:val="009A1965"/>
    <w:rsid w:val="009A386F"/>
    <w:rsid w:val="009A7F64"/>
    <w:rsid w:val="009C116F"/>
    <w:rsid w:val="009C5490"/>
    <w:rsid w:val="009D2D1C"/>
    <w:rsid w:val="009D796C"/>
    <w:rsid w:val="009E0806"/>
    <w:rsid w:val="009E1998"/>
    <w:rsid w:val="00A162FF"/>
    <w:rsid w:val="00A16862"/>
    <w:rsid w:val="00A27E86"/>
    <w:rsid w:val="00A30787"/>
    <w:rsid w:val="00A41603"/>
    <w:rsid w:val="00A522A1"/>
    <w:rsid w:val="00A53377"/>
    <w:rsid w:val="00A54001"/>
    <w:rsid w:val="00A61828"/>
    <w:rsid w:val="00A6292E"/>
    <w:rsid w:val="00A639F0"/>
    <w:rsid w:val="00A63AA1"/>
    <w:rsid w:val="00A64639"/>
    <w:rsid w:val="00A6473D"/>
    <w:rsid w:val="00A65A98"/>
    <w:rsid w:val="00A65CC2"/>
    <w:rsid w:val="00A73C1D"/>
    <w:rsid w:val="00A80D7C"/>
    <w:rsid w:val="00A819C2"/>
    <w:rsid w:val="00A97E14"/>
    <w:rsid w:val="00AA1AC9"/>
    <w:rsid w:val="00AA323C"/>
    <w:rsid w:val="00AB6B6B"/>
    <w:rsid w:val="00AB6DA2"/>
    <w:rsid w:val="00AD1AE2"/>
    <w:rsid w:val="00AD6DD5"/>
    <w:rsid w:val="00AF1AE2"/>
    <w:rsid w:val="00AF1D1C"/>
    <w:rsid w:val="00AF2122"/>
    <w:rsid w:val="00B015D7"/>
    <w:rsid w:val="00B03054"/>
    <w:rsid w:val="00B06643"/>
    <w:rsid w:val="00B06E18"/>
    <w:rsid w:val="00B1389C"/>
    <w:rsid w:val="00B14ABF"/>
    <w:rsid w:val="00B150E7"/>
    <w:rsid w:val="00B2315D"/>
    <w:rsid w:val="00B41BD1"/>
    <w:rsid w:val="00B4422B"/>
    <w:rsid w:val="00B463BC"/>
    <w:rsid w:val="00B545CC"/>
    <w:rsid w:val="00B558F9"/>
    <w:rsid w:val="00B56B4B"/>
    <w:rsid w:val="00B60DE0"/>
    <w:rsid w:val="00B63564"/>
    <w:rsid w:val="00B73985"/>
    <w:rsid w:val="00B750F7"/>
    <w:rsid w:val="00B76948"/>
    <w:rsid w:val="00B87FA8"/>
    <w:rsid w:val="00B9556D"/>
    <w:rsid w:val="00B979DC"/>
    <w:rsid w:val="00BB21BA"/>
    <w:rsid w:val="00BD3D9B"/>
    <w:rsid w:val="00BD5A9E"/>
    <w:rsid w:val="00BF005E"/>
    <w:rsid w:val="00BF32F1"/>
    <w:rsid w:val="00BF6514"/>
    <w:rsid w:val="00C03128"/>
    <w:rsid w:val="00C13B22"/>
    <w:rsid w:val="00C2608D"/>
    <w:rsid w:val="00C267D6"/>
    <w:rsid w:val="00C37FB0"/>
    <w:rsid w:val="00C41FD0"/>
    <w:rsid w:val="00C47DDF"/>
    <w:rsid w:val="00C548B1"/>
    <w:rsid w:val="00C5586C"/>
    <w:rsid w:val="00C610C5"/>
    <w:rsid w:val="00C72A18"/>
    <w:rsid w:val="00C76A05"/>
    <w:rsid w:val="00C82B30"/>
    <w:rsid w:val="00C92450"/>
    <w:rsid w:val="00C934DA"/>
    <w:rsid w:val="00C93A49"/>
    <w:rsid w:val="00C956DC"/>
    <w:rsid w:val="00CA377F"/>
    <w:rsid w:val="00CA6793"/>
    <w:rsid w:val="00CB51E0"/>
    <w:rsid w:val="00CB5CF6"/>
    <w:rsid w:val="00CC0EB0"/>
    <w:rsid w:val="00CC49DC"/>
    <w:rsid w:val="00CC7BB0"/>
    <w:rsid w:val="00CD1502"/>
    <w:rsid w:val="00CE3006"/>
    <w:rsid w:val="00CE6A73"/>
    <w:rsid w:val="00CE6CDF"/>
    <w:rsid w:val="00CF519B"/>
    <w:rsid w:val="00D0451F"/>
    <w:rsid w:val="00D12F8B"/>
    <w:rsid w:val="00D15B21"/>
    <w:rsid w:val="00D23742"/>
    <w:rsid w:val="00D261FD"/>
    <w:rsid w:val="00D3050A"/>
    <w:rsid w:val="00D31534"/>
    <w:rsid w:val="00D33CA7"/>
    <w:rsid w:val="00D34ACB"/>
    <w:rsid w:val="00D37DEF"/>
    <w:rsid w:val="00D43F7F"/>
    <w:rsid w:val="00D44E24"/>
    <w:rsid w:val="00D513EE"/>
    <w:rsid w:val="00D57718"/>
    <w:rsid w:val="00D709F6"/>
    <w:rsid w:val="00D752A0"/>
    <w:rsid w:val="00D80406"/>
    <w:rsid w:val="00D84B14"/>
    <w:rsid w:val="00D956D4"/>
    <w:rsid w:val="00DA637A"/>
    <w:rsid w:val="00DB19DE"/>
    <w:rsid w:val="00DB1C94"/>
    <w:rsid w:val="00DC27E8"/>
    <w:rsid w:val="00DC3B9D"/>
    <w:rsid w:val="00DC54E2"/>
    <w:rsid w:val="00DC7B22"/>
    <w:rsid w:val="00DD11B4"/>
    <w:rsid w:val="00DD1532"/>
    <w:rsid w:val="00DE3D31"/>
    <w:rsid w:val="00DE54E3"/>
    <w:rsid w:val="00DE64C7"/>
    <w:rsid w:val="00DF14F4"/>
    <w:rsid w:val="00DF1A98"/>
    <w:rsid w:val="00E049CA"/>
    <w:rsid w:val="00E06591"/>
    <w:rsid w:val="00E13CA2"/>
    <w:rsid w:val="00E21CE1"/>
    <w:rsid w:val="00E2236D"/>
    <w:rsid w:val="00E269F0"/>
    <w:rsid w:val="00E407F7"/>
    <w:rsid w:val="00E55916"/>
    <w:rsid w:val="00E613A8"/>
    <w:rsid w:val="00E659B3"/>
    <w:rsid w:val="00E70CC2"/>
    <w:rsid w:val="00E83878"/>
    <w:rsid w:val="00E925F3"/>
    <w:rsid w:val="00E93802"/>
    <w:rsid w:val="00E94DE6"/>
    <w:rsid w:val="00EA1349"/>
    <w:rsid w:val="00EB1F4D"/>
    <w:rsid w:val="00EB3820"/>
    <w:rsid w:val="00EB7C8C"/>
    <w:rsid w:val="00EC06E3"/>
    <w:rsid w:val="00EC3498"/>
    <w:rsid w:val="00ED1294"/>
    <w:rsid w:val="00EE2B82"/>
    <w:rsid w:val="00EE61FB"/>
    <w:rsid w:val="00EE7224"/>
    <w:rsid w:val="00EF43F5"/>
    <w:rsid w:val="00F063BD"/>
    <w:rsid w:val="00F06509"/>
    <w:rsid w:val="00F125CB"/>
    <w:rsid w:val="00F13ABC"/>
    <w:rsid w:val="00F14B2F"/>
    <w:rsid w:val="00F20450"/>
    <w:rsid w:val="00F22240"/>
    <w:rsid w:val="00F260BF"/>
    <w:rsid w:val="00F42CF8"/>
    <w:rsid w:val="00F44259"/>
    <w:rsid w:val="00F44916"/>
    <w:rsid w:val="00F479E3"/>
    <w:rsid w:val="00F50F19"/>
    <w:rsid w:val="00F52760"/>
    <w:rsid w:val="00F530E0"/>
    <w:rsid w:val="00F54882"/>
    <w:rsid w:val="00F552DA"/>
    <w:rsid w:val="00F57615"/>
    <w:rsid w:val="00F57B66"/>
    <w:rsid w:val="00F60346"/>
    <w:rsid w:val="00F62DCB"/>
    <w:rsid w:val="00F733C1"/>
    <w:rsid w:val="00F73CE7"/>
    <w:rsid w:val="00F77AE2"/>
    <w:rsid w:val="00F800DA"/>
    <w:rsid w:val="00F92C5B"/>
    <w:rsid w:val="00F936E9"/>
    <w:rsid w:val="00FB2822"/>
    <w:rsid w:val="00FB75BC"/>
    <w:rsid w:val="00FC2C80"/>
    <w:rsid w:val="00FF3827"/>
    <w:rsid w:val="0712E86F"/>
    <w:rsid w:val="1E63CD9E"/>
    <w:rsid w:val="297270A2"/>
    <w:rsid w:val="29D74DCC"/>
    <w:rsid w:val="2AC1D729"/>
    <w:rsid w:val="332A5084"/>
    <w:rsid w:val="3E8F9D80"/>
    <w:rsid w:val="49B95F27"/>
    <w:rsid w:val="538BC497"/>
    <w:rsid w:val="548703DF"/>
    <w:rsid w:val="65D670D5"/>
    <w:rsid w:val="7D4BC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C9063D"/>
  <w15:docId w15:val="{1DC48638-6C6F-4E7F-8BBD-0FE557C0C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61A4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D80406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Arial Unicode MS" w:hAnsi="Times New Roman"/>
      <w:b/>
      <w:bCs/>
      <w:color w:val="000000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7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C7C0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6F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6FA9"/>
  </w:style>
  <w:style w:type="paragraph" w:styleId="Stopka">
    <w:name w:val="footer"/>
    <w:basedOn w:val="Normalny"/>
    <w:link w:val="StopkaZnak"/>
    <w:unhideWhenUsed/>
    <w:rsid w:val="00956F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956FA9"/>
  </w:style>
  <w:style w:type="character" w:styleId="Hipercze">
    <w:name w:val="Hyperlink"/>
    <w:unhideWhenUsed/>
    <w:rsid w:val="008C3C3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7B07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7B0746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uiPriority w:val="99"/>
    <w:qFormat/>
    <w:rsid w:val="00B06643"/>
    <w:pPr>
      <w:widowControl w:val="0"/>
      <w:suppressAutoHyphens/>
      <w:textAlignment w:val="baseline"/>
    </w:pPr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paragraph" w:customStyle="1" w:styleId="Style1">
    <w:name w:val="Style1"/>
    <w:basedOn w:val="Normalny"/>
    <w:rsid w:val="00B06643"/>
    <w:pPr>
      <w:widowControl w:val="0"/>
      <w:suppressAutoHyphens/>
      <w:spacing w:after="0" w:line="269" w:lineRule="exact"/>
      <w:jc w:val="both"/>
    </w:pPr>
    <w:rPr>
      <w:sz w:val="24"/>
      <w:szCs w:val="24"/>
      <w:lang w:eastAsia="zh-CN"/>
    </w:rPr>
  </w:style>
  <w:style w:type="paragraph" w:customStyle="1" w:styleId="Style5">
    <w:name w:val="Style5"/>
    <w:basedOn w:val="Normalny"/>
    <w:rsid w:val="00B06643"/>
    <w:pPr>
      <w:widowControl w:val="0"/>
      <w:suppressAutoHyphens/>
      <w:spacing w:after="0" w:line="240" w:lineRule="auto"/>
    </w:pPr>
    <w:rPr>
      <w:rFonts w:eastAsia="font341" w:cs="Calibri"/>
      <w:sz w:val="24"/>
      <w:szCs w:val="24"/>
      <w:lang w:eastAsia="zh-CN"/>
    </w:rPr>
  </w:style>
  <w:style w:type="paragraph" w:customStyle="1" w:styleId="Style13">
    <w:name w:val="Style13"/>
    <w:basedOn w:val="Normalny"/>
    <w:rsid w:val="00B06643"/>
    <w:pPr>
      <w:widowControl w:val="0"/>
      <w:autoSpaceDE w:val="0"/>
      <w:autoSpaceDN w:val="0"/>
      <w:adjustRightInd w:val="0"/>
      <w:spacing w:after="0" w:line="259" w:lineRule="exact"/>
      <w:ind w:hanging="254"/>
    </w:pPr>
    <w:rPr>
      <w:rFonts w:ascii="Times New Roman" w:hAnsi="Times New Roman"/>
      <w:sz w:val="24"/>
      <w:szCs w:val="24"/>
    </w:rPr>
  </w:style>
  <w:style w:type="character" w:customStyle="1" w:styleId="czeinternetowe">
    <w:name w:val="Łącze internetowe"/>
    <w:unhideWhenUsed/>
    <w:rsid w:val="00B06643"/>
    <w:rPr>
      <w:color w:val="0000FF"/>
      <w:u w:val="single"/>
    </w:rPr>
  </w:style>
  <w:style w:type="paragraph" w:customStyle="1" w:styleId="Heading21">
    <w:name w:val="Heading 21"/>
    <w:basedOn w:val="Normalny"/>
    <w:next w:val="Normalny"/>
    <w:qFormat/>
    <w:rsid w:val="00B06643"/>
    <w:pPr>
      <w:keepNext/>
      <w:suppressAutoHyphens/>
      <w:spacing w:after="0"/>
      <w:outlineLvl w:val="1"/>
    </w:pPr>
    <w:rPr>
      <w:rFonts w:ascii="Arial" w:eastAsia="Noto Sans CJK SC" w:hAnsi="Arial"/>
      <w:bCs/>
      <w:sz w:val="32"/>
      <w:szCs w:val="32"/>
      <w:lang w:eastAsia="zh-CN" w:bidi="hi-IN"/>
    </w:rPr>
  </w:style>
  <w:style w:type="paragraph" w:styleId="Akapitzlist">
    <w:name w:val="List Paragraph"/>
    <w:aliases w:val="Numerowanie,BulletC,Wyliczanie,Obiekt,normalny tekst,Akapit z listą31,Bullets,List Paragraph1,CW_Lista,zwykły tekst,Nagłowek 3,L1,Preambuła,Akapit z listą BS,Kolorowa lista — akcent 11,Dot pt,F5 List Paragraph,Recommendation,lp1"/>
    <w:basedOn w:val="Normalny"/>
    <w:link w:val="AkapitzlistZnak"/>
    <w:qFormat/>
    <w:rsid w:val="00B06643"/>
    <w:pPr>
      <w:suppressAutoHyphens/>
      <w:spacing w:after="160" w:line="252" w:lineRule="auto"/>
      <w:ind w:left="720"/>
      <w:contextualSpacing/>
    </w:pPr>
    <w:rPr>
      <w:rFonts w:eastAsia="Calibri" w:cs="Calibri"/>
      <w:lang w:eastAsia="zh-CN"/>
    </w:rPr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zwykły tekst Znak,Nagłowek 3 Znak,L1 Znak,Preambuła Znak,Akapit z listą BS Znak"/>
    <w:link w:val="Akapitzlist"/>
    <w:qFormat/>
    <w:locked/>
    <w:rsid w:val="00B06643"/>
    <w:rPr>
      <w:rFonts w:eastAsia="Calibri" w:cs="Calibri"/>
      <w:sz w:val="22"/>
      <w:szCs w:val="22"/>
      <w:lang w:eastAsia="zh-C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0664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B06643"/>
    <w:rPr>
      <w:sz w:val="22"/>
      <w:szCs w:val="22"/>
    </w:rPr>
  </w:style>
  <w:style w:type="character" w:customStyle="1" w:styleId="Domy9clnaczcionkaakapitu1">
    <w:name w:val="Domyś9clna czcionka akapitu1"/>
    <w:rsid w:val="00197516"/>
  </w:style>
  <w:style w:type="paragraph" w:customStyle="1" w:styleId="Normalny1">
    <w:name w:val="Normalny1"/>
    <w:rsid w:val="00197516"/>
    <w:pPr>
      <w:widowControl w:val="0"/>
      <w:suppressAutoHyphens/>
      <w:autoSpaceDE w:val="0"/>
      <w:textAlignment w:val="baseline"/>
    </w:pPr>
    <w:rPr>
      <w:rFonts w:cs="Calibri"/>
      <w:kern w:val="1"/>
      <w:lang w:eastAsia="ar-SA"/>
    </w:rPr>
  </w:style>
  <w:style w:type="character" w:styleId="Uwydatnienie">
    <w:name w:val="Emphasis"/>
    <w:uiPriority w:val="20"/>
    <w:qFormat/>
    <w:rsid w:val="00B73985"/>
    <w:rPr>
      <w:i/>
      <w:iCs/>
    </w:rPr>
  </w:style>
  <w:style w:type="paragraph" w:styleId="Zwykytekst">
    <w:name w:val="Plain Text"/>
    <w:basedOn w:val="Normalny"/>
    <w:link w:val="ZwykytekstZnak1"/>
    <w:qFormat/>
    <w:rsid w:val="005C0B4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uiPriority w:val="99"/>
    <w:semiHidden/>
    <w:rsid w:val="005C0B42"/>
    <w:rPr>
      <w:rFonts w:ascii="Courier New" w:hAnsi="Courier New" w:cs="Courier New"/>
    </w:rPr>
  </w:style>
  <w:style w:type="character" w:customStyle="1" w:styleId="ZwykytekstZnak1">
    <w:name w:val="Zwykły tekst Znak1"/>
    <w:link w:val="Zwykytekst"/>
    <w:rsid w:val="005C0B42"/>
    <w:rPr>
      <w:rFonts w:ascii="Courier New" w:hAnsi="Courier New"/>
    </w:rPr>
  </w:style>
  <w:style w:type="character" w:styleId="Odwoanieprzypisudolnego">
    <w:name w:val="footnote reference"/>
    <w:uiPriority w:val="99"/>
    <w:semiHidden/>
    <w:unhideWhenUsed/>
    <w:rsid w:val="005C0B4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C0B42"/>
    <w:pPr>
      <w:spacing w:after="160" w:line="259" w:lineRule="auto"/>
    </w:pPr>
    <w:rPr>
      <w:rFonts w:ascii="Times New Roman" w:eastAsia="Calibri" w:hAnsi="Times New Roman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DB19DE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DB19DE"/>
    <w:rPr>
      <w:sz w:val="22"/>
      <w:szCs w:val="22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8040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D80406"/>
    <w:rPr>
      <w:sz w:val="22"/>
      <w:szCs w:val="22"/>
    </w:rPr>
  </w:style>
  <w:style w:type="character" w:customStyle="1" w:styleId="Nagwek1Znak">
    <w:name w:val="Nagłówek 1 Znak"/>
    <w:link w:val="Nagwek1"/>
    <w:rsid w:val="00D80406"/>
    <w:rPr>
      <w:rFonts w:ascii="Times New Roman" w:eastAsia="Arial Unicode MS" w:hAnsi="Times New Roman"/>
      <w:b/>
      <w:bCs/>
      <w:color w:val="000000"/>
      <w:sz w:val="28"/>
      <w:szCs w:val="28"/>
    </w:rPr>
  </w:style>
  <w:style w:type="paragraph" w:styleId="Tekstblokowy">
    <w:name w:val="Block Text"/>
    <w:basedOn w:val="Normalny"/>
    <w:semiHidden/>
    <w:rsid w:val="00D80406"/>
    <w:pPr>
      <w:spacing w:after="0" w:line="240" w:lineRule="auto"/>
      <w:ind w:left="-720" w:right="-828"/>
      <w:jc w:val="both"/>
    </w:pPr>
    <w:rPr>
      <w:rFonts w:ascii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3CE7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73CE7"/>
    <w:rPr>
      <w:rFonts w:eastAsia="Calibri"/>
      <w:lang w:eastAsia="en-US"/>
    </w:rPr>
  </w:style>
  <w:style w:type="character" w:customStyle="1" w:styleId="markedcontent">
    <w:name w:val="markedcontent"/>
    <w:rsid w:val="006129BC"/>
  </w:style>
  <w:style w:type="character" w:styleId="Odwoaniedokomentarza">
    <w:name w:val="annotation reference"/>
    <w:basedOn w:val="Domylnaczcionkaakapitu"/>
    <w:uiPriority w:val="99"/>
    <w:semiHidden/>
    <w:unhideWhenUsed/>
    <w:rsid w:val="00FB28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282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282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28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2822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D3D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&#243;&#380;a\AppData\Local\Temp\Temp1_Woda_&#378;r&#243;dlana.zip\ZZ_%20%20%20_055_D_23_Og&#322;oszenie_Opis_Formularz_Umow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3A2E8-44DD-4395-9BFA-EBB5B5463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ZZ_   _055_D_23_Ogłoszenie_Opis_Formularz_Umowa</Template>
  <TotalTime>1</TotalTime>
  <Pages>1</Pages>
  <Words>175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Róża</dc:creator>
  <cp:lastModifiedBy>Alina</cp:lastModifiedBy>
  <cp:revision>2</cp:revision>
  <cp:lastPrinted>2024-03-14T11:24:00Z</cp:lastPrinted>
  <dcterms:created xsi:type="dcterms:W3CDTF">2025-09-17T06:58:00Z</dcterms:created>
  <dcterms:modified xsi:type="dcterms:W3CDTF">2025-09-17T06:58:00Z</dcterms:modified>
</cp:coreProperties>
</file>